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26-090-Ö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LSA 326 Friederikenstraße / Witteringstraße / Brunnenstraße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Lieferung und Montage einer Lichtsignalanlag in Essen-Rüttenscheid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1478B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11328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337C3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232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Ziemer, Ulrich</cp:lastModifiedBy>
  <cp:revision>2</cp:revision>
  <cp:lastPrinted>2010-03-03T17:04:00Z</cp:lastPrinted>
  <dcterms:created xsi:type="dcterms:W3CDTF">2026-08-18T11:19:00Z</dcterms:created>
  <dcterms:modified xsi:type="dcterms:W3CDTF">2026-08-18T11:19:00Z</dcterms:modified>
</cp:coreProperties>
</file>